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F18D" w14:textId="637C4AC5" w:rsidR="00425AC5" w:rsidRDefault="00425AC5" w:rsidP="00425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ROBERT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(fl.141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39270D5" w14:textId="77777777" w:rsidR="00425AC5" w:rsidRDefault="00425AC5" w:rsidP="00425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33FF8794" w14:textId="77777777" w:rsidR="00425AC5" w:rsidRDefault="00425AC5" w:rsidP="00425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C048DE" w14:textId="77777777" w:rsidR="00425AC5" w:rsidRDefault="00425AC5" w:rsidP="00425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D450E" w14:textId="77489C6D" w:rsidR="00425AC5" w:rsidRDefault="00425AC5" w:rsidP="00425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Apr.1419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52EF0785" w14:textId="77CAD9C4" w:rsidR="00425AC5" w:rsidRDefault="00425AC5" w:rsidP="00425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7006690" w14:textId="77777777" w:rsidR="00425AC5" w:rsidRDefault="00425AC5" w:rsidP="00425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6B75B6" w14:textId="77777777" w:rsidR="00425AC5" w:rsidRDefault="00425AC5" w:rsidP="00425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8F80F7" w14:textId="77777777" w:rsidR="00425AC5" w:rsidRPr="00FD2CD0" w:rsidRDefault="00425AC5" w:rsidP="00425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2021</w:t>
      </w:r>
    </w:p>
    <w:p w14:paraId="7B57E003" w14:textId="6A533FE5" w:rsidR="00BA00AB" w:rsidRPr="00425AC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25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F028E" w14:textId="77777777" w:rsidR="00425AC5" w:rsidRDefault="00425AC5" w:rsidP="009139A6">
      <w:r>
        <w:separator/>
      </w:r>
    </w:p>
  </w:endnote>
  <w:endnote w:type="continuationSeparator" w:id="0">
    <w:p w14:paraId="41329A47" w14:textId="77777777" w:rsidR="00425AC5" w:rsidRDefault="00425A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7DF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06E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62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9C667" w14:textId="77777777" w:rsidR="00425AC5" w:rsidRDefault="00425AC5" w:rsidP="009139A6">
      <w:r>
        <w:separator/>
      </w:r>
    </w:p>
  </w:footnote>
  <w:footnote w:type="continuationSeparator" w:id="0">
    <w:p w14:paraId="15E28C84" w14:textId="77777777" w:rsidR="00425AC5" w:rsidRDefault="00425A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CF6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C0A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38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C5"/>
    <w:rsid w:val="000666E0"/>
    <w:rsid w:val="002510B7"/>
    <w:rsid w:val="00425AC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7A1B6"/>
  <w15:chartTrackingRefBased/>
  <w15:docId w15:val="{9090F8F0-428E-46DC-9C5D-BBDEDFB2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2021-09-29T20:21:00Z</dcterms:created>
  <dcterms:modified xsi:type="dcterms:W3CDTF">2021-09-29T20:23:00Z</dcterms:modified>
</cp:coreProperties>
</file>